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2026-013-01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studierenden WERK BERLIN, Prüfung und Testierung des erweiterten Jahresabschlusses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